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09057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07143/018-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665FE6">
          <w:t xml:space="preserve">22.09.2016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665FE6">
          <w:rPr>
            <w:bCs/>
          </w:rPr>
          <w:t xml:space="preserve">17.10.2016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090579" w:rsidRPr="0009057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090579" w:rsidRPr="00090579">
          <w:rPr>
            <w:rStyle w:val="aa"/>
          </w:rPr>
          <w:t>440052, г. Пенза, ул. Ново-Тамбовская, д.9;</w:t>
        </w:r>
        <w:r w:rsidR="00090579" w:rsidRPr="00090579">
          <w:rPr>
            <w:u w:val="single"/>
          </w:rPr>
          <w:t xml:space="preserve">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090579" w:rsidRPr="00090579">
          <w:rPr>
            <w:rStyle w:val="aa"/>
          </w:rPr>
          <w:t xml:space="preserve"> 5 хирургическое отделение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090579" w:rsidRPr="00090579">
          <w:rPr>
            <w:u w:val="single"/>
          </w:rPr>
          <w:t xml:space="preserve"> 07143/018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090579" w:rsidRPr="00090579">
          <w:rPr>
            <w:rStyle w:val="aa"/>
          </w:rPr>
          <w:t xml:space="preserve"> Старшая </w:t>
        </w:r>
        <w:r w:rsidR="00090579" w:rsidRPr="00090579">
          <w:rPr>
            <w:u w:val="single"/>
          </w:rPr>
          <w:t xml:space="preserve">операционная медицинская сестра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090579" w:rsidRPr="00090579">
          <w:rPr>
            <w:rStyle w:val="aa"/>
          </w:rPr>
          <w:t xml:space="preserve"> 24268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090579" w:rsidRPr="00090579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444D4B" w:rsidRPr="004F614B" w:rsidTr="005C43EF">
        <w:trPr>
          <w:jc w:val="center"/>
        </w:trPr>
        <w:tc>
          <w:tcPr>
            <w:tcW w:w="4678" w:type="dxa"/>
            <w:vAlign w:val="center"/>
          </w:tcPr>
          <w:p w:rsidR="00444D4B" w:rsidRPr="004F614B" w:rsidRDefault="00444D4B" w:rsidP="00444D4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44D4B" w:rsidRPr="00444D4B" w:rsidRDefault="00D45EBB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444D4B" w:rsidRPr="00444D4B">
        <w:t>- Паспорт секундомера механического СОСпр-2б-2-010;</w:t>
      </w:r>
    </w:p>
    <w:p w:rsidR="00576095" w:rsidRPr="005C43EF" w:rsidRDefault="00444D4B" w:rsidP="00AD14A4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D45EBB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D45EBB" w:rsidP="005859B9">
      <w:fldSimple w:instr=" DOCVARIABLE operac \* MERGEFORMAT ">
        <w:r w:rsidR="00090579" w:rsidRPr="00090579">
          <w:t xml:space="preserve"> Участвует в подготовке операционной, членов хирургической бригады, хирургических инструментов, белья, шовного и перевязочного материалов, аппаратуры к проведению операции. Контролирует своевременность транспортировки пациента, а также пути движения членов хирургической бригады в соответствии с зонами стерильности в операционном блоке. Обеспечивает инфекционную безопасность пациента и медицинского персонала, соблюдение правил асептики и антисептики всем персоналом, находящимся в операционной. Проводит подготовку пациента к операции: создает необходимую хирургическую позицию на операционном столе, проводит обработку операционного поля, обеспечивает изоляцию операционного поля. Участвует в хирургических операциях, обеспечивает членов хирургической бригады необходимыми инструментарием, материалами, аппаратурой. Проводит ранний послеоперационный уход за пациентом, профилактику послеоперационных осложнений. Осуществляет контроль за своевременным направлением на гистологическое и бактериологическое исследование биологического материала, взятого во время операции у пациента.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034208" w:rsidP="00FC4076">
            <w:pPr>
              <w:pStyle w:val="a8"/>
            </w:pPr>
            <w:r>
              <w:t>62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6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2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034208" w:rsidP="00FC4076">
            <w:pPr>
              <w:pStyle w:val="a8"/>
            </w:pPr>
            <w:r>
              <w:t>7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 xml:space="preserve">Число элементов (приемов), необходимых для </w:t>
            </w:r>
            <w:r w:rsidRPr="005C43EF">
              <w:lastRenderedPageBreak/>
              <w:t>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lastRenderedPageBreak/>
              <w:t>7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2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lastRenderedPageBreak/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034208" w:rsidP="00FC4076">
            <w:pPr>
              <w:pStyle w:val="a8"/>
            </w:pPr>
            <w:r>
              <w:t>5</w:t>
            </w:r>
            <w:r w:rsidR="003D1CEE">
              <w:t>0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3D1CEE" w:rsidRPr="003D1CEE">
          <w:rPr>
            <w:bCs/>
          </w:rPr>
          <w:t>-</w:t>
        </w:r>
        <w:r w:rsidR="003D1CEE" w:rsidRPr="003D1CEE">
          <w:t xml:space="preserve"> фактический уровень вредного фактора не соответствует гигиеническим нормативам;</w:t>
        </w:r>
        <w:r w:rsidR="003D1CEE" w:rsidRPr="003D1CEE">
          <w:br/>
          <w:t>- класс (подкласс) условий труда повышен на одну степень в соответствии с приказом 250н от 24 апреля 2015 г. N 250н;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3D1CEE">
          <w:t>3.1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Митяева Ольга Александровна</w:t>
            </w:r>
          </w:p>
        </w:tc>
      </w:tr>
      <w:tr w:rsidR="00AA46ED" w:rsidRPr="00444D4B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Лукичев Дмитрий Олегович</w:t>
            </w:r>
          </w:p>
        </w:tc>
      </w:tr>
      <w:tr w:rsidR="005C43EF" w:rsidRPr="00444D4B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D4B" w:rsidRDefault="00444D4B" w:rsidP="0076042D">
      <w:pPr>
        <w:pStyle w:val="a9"/>
      </w:pPr>
      <w:r>
        <w:separator/>
      </w:r>
    </w:p>
  </w:endnote>
  <w:endnote w:type="continuationSeparator" w:id="0">
    <w:p w:rsidR="00444D4B" w:rsidRDefault="00444D4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09057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07143/018-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D45EBB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D45EBB" w:rsidRPr="009E2A4C">
            <w:rPr>
              <w:rStyle w:val="ad"/>
              <w:sz w:val="20"/>
              <w:szCs w:val="20"/>
            </w:rPr>
            <w:fldChar w:fldCharType="separate"/>
          </w:r>
          <w:r w:rsidR="00090579">
            <w:rPr>
              <w:rStyle w:val="ad"/>
              <w:noProof/>
              <w:sz w:val="20"/>
              <w:szCs w:val="20"/>
            </w:rPr>
            <w:t>1</w:t>
          </w:r>
          <w:r w:rsidR="00D45EBB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90579" w:rsidRPr="00090579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D4B" w:rsidRDefault="00444D4B" w:rsidP="0076042D">
      <w:pPr>
        <w:pStyle w:val="a9"/>
      </w:pPr>
      <w:r>
        <w:separator/>
      </w:r>
    </w:p>
  </w:footnote>
  <w:footnote w:type="continuationSeparator" w:id="0">
    <w:p w:rsidR="00444D4B" w:rsidRDefault="00444D4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_x000B_- класс (подкласс) условий труда повышен на одну степень в соответствии с приказом 250н от 24 апреля 2015 г. N 250н;"/>
    <w:docVar w:name="ceh_info" w:val=" 5 хирургическое отделение"/>
    <w:docVar w:name="class" w:val="3.1"/>
    <w:docVar w:name="close_doc_flag" w:val="0"/>
    <w:docVar w:name="co_classes" w:val="   "/>
    <w:docVar w:name="codeok" w:val=" 2426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ACC53302E44643A6963D4DD44F9E2005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Организовать рациональные режимы труда  и отдыха "/>
    <w:docVar w:name="measures2" w:val="Снижение напряженности трудового процесса "/>
    <w:docVar w:name="N_dog" w:val=" "/>
    <w:docVar w:name="N_prikaz" w:val=" "/>
    <w:docVar w:name="num_doc" w:val="07143/018- Н "/>
    <w:docVar w:name="num_form" w:val="2"/>
    <w:docVar w:name="oborud" w:val="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perac" w:val=" Участвует в подготовке операционной, членов хирургической бригады, хирургических инструментов, белья, шовного и перевязочного материалов, аппаратуры к проведению операции. Контролирует своевременность транспортировки пациента, а также пути движения членов хирургической бригады в соответствии с зонами стерильности в операционном блоке. Обеспечивает инфекционную безопасность пациента и медицинского персонала, соблюдение правил асептики и антисептики всем персоналом, находящимся в операционной. Проводит подготовку пациента к операции: создает необходимую хирургическую позицию на операционном столе, проводит обработку операционного поля, обеспечивает изоляцию операционного поля. Участвует в хирургических операциях, обеспечивает членов хирургической бригады необходимыми инструментарием, материалами, аппаратурой. Проводит ранний послеоперационный уход за пациентом, профилактику послеоперационных осложнений. Осуществляет контроль за своевременным направлением на гистологическое и бактериологическое исследование биологического материала, взятого во время операции у пациента. "/>
    <w:docVar w:name="org_id" w:val="1"/>
    <w:docVar w:name="pers_guids" w:val="FFFFD9E32E04499399913E50604304AB@145-476-255 79"/>
    <w:docVar w:name="pers_snils" w:val="FFFFD9E32E04499399913E50604304AB@145-476-255 79"/>
    <w:docVar w:name="rab_250n" w:val="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E840B0B42A984BF6AD805AD27356611C"/>
    <w:docVar w:name="rm_id" w:val="192"/>
    <w:docVar w:name="rm_name" w:val=" Старшая операционная медицинская сестра "/>
    <w:docVar w:name="rm_number" w:val=" 07143/018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Этанол "/>
    <w:docVar w:name="version" w:val="51"/>
  </w:docVars>
  <w:rsids>
    <w:rsidRoot w:val="00F2278C"/>
    <w:rsid w:val="00025683"/>
    <w:rsid w:val="00034208"/>
    <w:rsid w:val="0003507B"/>
    <w:rsid w:val="00046815"/>
    <w:rsid w:val="0005566C"/>
    <w:rsid w:val="000822BC"/>
    <w:rsid w:val="00090579"/>
    <w:rsid w:val="000D1F5B"/>
    <w:rsid w:val="00110025"/>
    <w:rsid w:val="001167D7"/>
    <w:rsid w:val="001429B1"/>
    <w:rsid w:val="00142B1E"/>
    <w:rsid w:val="00142EA1"/>
    <w:rsid w:val="001607C8"/>
    <w:rsid w:val="001A3BC6"/>
    <w:rsid w:val="001B7B97"/>
    <w:rsid w:val="001F4D8D"/>
    <w:rsid w:val="00206853"/>
    <w:rsid w:val="00234932"/>
    <w:rsid w:val="002E320E"/>
    <w:rsid w:val="002E55C6"/>
    <w:rsid w:val="00305B2F"/>
    <w:rsid w:val="00367816"/>
    <w:rsid w:val="003876C3"/>
    <w:rsid w:val="003C24DB"/>
    <w:rsid w:val="003D1CEE"/>
    <w:rsid w:val="003E5F31"/>
    <w:rsid w:val="0040104A"/>
    <w:rsid w:val="00402CAC"/>
    <w:rsid w:val="00426B3D"/>
    <w:rsid w:val="00433DCF"/>
    <w:rsid w:val="00444410"/>
    <w:rsid w:val="00444D4B"/>
    <w:rsid w:val="004A47AD"/>
    <w:rsid w:val="004C4DB2"/>
    <w:rsid w:val="004C6E55"/>
    <w:rsid w:val="004E204B"/>
    <w:rsid w:val="00527BF3"/>
    <w:rsid w:val="00563E94"/>
    <w:rsid w:val="00576095"/>
    <w:rsid w:val="005859B9"/>
    <w:rsid w:val="005A3A36"/>
    <w:rsid w:val="005B466C"/>
    <w:rsid w:val="005B61A6"/>
    <w:rsid w:val="005B7FE8"/>
    <w:rsid w:val="005C0A9A"/>
    <w:rsid w:val="005C43EF"/>
    <w:rsid w:val="005E166A"/>
    <w:rsid w:val="00610DE1"/>
    <w:rsid w:val="00646A32"/>
    <w:rsid w:val="00665FE6"/>
    <w:rsid w:val="00673CAC"/>
    <w:rsid w:val="00674E86"/>
    <w:rsid w:val="0069682B"/>
    <w:rsid w:val="006C28B3"/>
    <w:rsid w:val="007049EB"/>
    <w:rsid w:val="00710271"/>
    <w:rsid w:val="00717C9F"/>
    <w:rsid w:val="00745D40"/>
    <w:rsid w:val="00757F12"/>
    <w:rsid w:val="0076042D"/>
    <w:rsid w:val="00783270"/>
    <w:rsid w:val="00787830"/>
    <w:rsid w:val="00794E17"/>
    <w:rsid w:val="007A4C5E"/>
    <w:rsid w:val="007D1852"/>
    <w:rsid w:val="007D2CEA"/>
    <w:rsid w:val="00842149"/>
    <w:rsid w:val="00883461"/>
    <w:rsid w:val="008A79CC"/>
    <w:rsid w:val="008C739D"/>
    <w:rsid w:val="008D5F6D"/>
    <w:rsid w:val="008E68DE"/>
    <w:rsid w:val="0090588D"/>
    <w:rsid w:val="009171BB"/>
    <w:rsid w:val="0092778A"/>
    <w:rsid w:val="00946570"/>
    <w:rsid w:val="0095064C"/>
    <w:rsid w:val="0096321D"/>
    <w:rsid w:val="00967790"/>
    <w:rsid w:val="00977D22"/>
    <w:rsid w:val="009D253C"/>
    <w:rsid w:val="00A12349"/>
    <w:rsid w:val="00A32B8A"/>
    <w:rsid w:val="00A91908"/>
    <w:rsid w:val="00AA4551"/>
    <w:rsid w:val="00AA46ED"/>
    <w:rsid w:val="00AA4DCC"/>
    <w:rsid w:val="00AD14A4"/>
    <w:rsid w:val="00AD7C32"/>
    <w:rsid w:val="00AF0DED"/>
    <w:rsid w:val="00AF796F"/>
    <w:rsid w:val="00BA5029"/>
    <w:rsid w:val="00BB0200"/>
    <w:rsid w:val="00BC2F3C"/>
    <w:rsid w:val="00BC7FB8"/>
    <w:rsid w:val="00BF498E"/>
    <w:rsid w:val="00C02721"/>
    <w:rsid w:val="00C200EC"/>
    <w:rsid w:val="00C3083C"/>
    <w:rsid w:val="00CA1863"/>
    <w:rsid w:val="00CE3307"/>
    <w:rsid w:val="00D45EBB"/>
    <w:rsid w:val="00D74283"/>
    <w:rsid w:val="00D76DF8"/>
    <w:rsid w:val="00DB0B59"/>
    <w:rsid w:val="00DB5302"/>
    <w:rsid w:val="00DC4324"/>
    <w:rsid w:val="00DD6B1F"/>
    <w:rsid w:val="00E124F4"/>
    <w:rsid w:val="00E36337"/>
    <w:rsid w:val="00E7595C"/>
    <w:rsid w:val="00E8315B"/>
    <w:rsid w:val="00EB72AD"/>
    <w:rsid w:val="00EC37A1"/>
    <w:rsid w:val="00EC7E9C"/>
    <w:rsid w:val="00EE2799"/>
    <w:rsid w:val="00EF3DC4"/>
    <w:rsid w:val="00F17946"/>
    <w:rsid w:val="00F2278C"/>
    <w:rsid w:val="00F31233"/>
    <w:rsid w:val="00F71B5E"/>
    <w:rsid w:val="00F74CCB"/>
    <w:rsid w:val="00F76072"/>
    <w:rsid w:val="00FB001B"/>
    <w:rsid w:val="00FB53AF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737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2016-10-17T10:48:00Z</dcterms:created>
  <dcterms:modified xsi:type="dcterms:W3CDTF">2016-10-18T09:19:00Z</dcterms:modified>
</cp:coreProperties>
</file>